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6EB59" w14:textId="5AF8FCE6" w:rsidR="00E90C39" w:rsidRPr="00E90C39" w:rsidRDefault="00E90C39" w:rsidP="00E90C39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WG1 Meeting #150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C1-24</w:t>
      </w:r>
      <w:r w:rsidR="000656F8">
        <w:rPr>
          <w:rFonts w:cs="Arial"/>
          <w:b/>
          <w:noProof/>
          <w:sz w:val="24"/>
        </w:rPr>
        <w:t>4</w:t>
      </w:r>
      <w:r w:rsidR="001F54B9">
        <w:rPr>
          <w:rFonts w:cs="Arial"/>
          <w:b/>
          <w:noProof/>
          <w:sz w:val="24"/>
        </w:rPr>
        <w:t>199</w:t>
      </w:r>
    </w:p>
    <w:p w14:paraId="639894C6" w14:textId="3400EA91" w:rsidR="005E1161" w:rsidRDefault="00E90C39" w:rsidP="00E90C39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</w:t>
      </w:r>
      <w:r w:rsidR="00B06D68">
        <w:rPr>
          <w:rFonts w:cs="Arial"/>
          <w:b/>
          <w:noProof/>
          <w:sz w:val="24"/>
        </w:rPr>
        <w:t>4</w:t>
      </w:r>
    </w:p>
    <w:p w14:paraId="760EA8BD" w14:textId="3DE403D1" w:rsidR="00B06D68" w:rsidRPr="00E90C39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</w:rPr>
        <w:t>136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>-24</w:t>
      </w:r>
      <w:r w:rsidR="002D42E8">
        <w:rPr>
          <w:rFonts w:cs="Arial"/>
          <w:b/>
          <w:noProof/>
          <w:sz w:val="24"/>
        </w:rPr>
        <w:t>40</w:t>
      </w:r>
      <w:r w:rsidR="001F54B9">
        <w:rPr>
          <w:rFonts w:cs="Arial"/>
          <w:b/>
          <w:noProof/>
          <w:sz w:val="24"/>
        </w:rPr>
        <w:t>60</w:t>
      </w:r>
    </w:p>
    <w:p w14:paraId="2E0E4F8D" w14:textId="2B6C56AB" w:rsidR="00B06D68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2024</w:t>
      </w:r>
    </w:p>
    <w:p w14:paraId="4C03889A" w14:textId="0221E9EC" w:rsidR="00B06D68" w:rsidRPr="00E90C39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 xml:space="preserve"> Meeting #1</w:t>
      </w:r>
      <w:r>
        <w:rPr>
          <w:rFonts w:cs="Arial"/>
          <w:b/>
          <w:noProof/>
          <w:sz w:val="24"/>
        </w:rPr>
        <w:t xml:space="preserve">24           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>-24</w:t>
      </w:r>
      <w:r w:rsidR="002D42E8">
        <w:rPr>
          <w:rFonts w:cs="Arial"/>
          <w:b/>
          <w:noProof/>
          <w:sz w:val="24"/>
        </w:rPr>
        <w:t>338</w:t>
      </w:r>
      <w:r w:rsidR="001F54B9">
        <w:rPr>
          <w:rFonts w:cs="Arial"/>
          <w:b/>
          <w:noProof/>
          <w:sz w:val="24"/>
        </w:rPr>
        <w:t>4</w:t>
      </w:r>
    </w:p>
    <w:p w14:paraId="697BC362" w14:textId="3E9C5B68" w:rsidR="00B06D68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2024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6A5E15C" w:rsidR="005E1161" w:rsidRPr="00911DD7" w:rsidRDefault="005E1161" w:rsidP="001F54B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14775965" w14:textId="4AD9D338" w:rsidR="005E1161" w:rsidRPr="00911DD7" w:rsidRDefault="005E1161" w:rsidP="001F54B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1C6256C0" w:rsidR="005E1161" w:rsidRPr="00911DD7" w:rsidRDefault="005E1161" w:rsidP="001F54B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54B9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2CEE74DD" w:rsidR="005E1161" w:rsidRPr="00911DD7" w:rsidRDefault="005E1161" w:rsidP="001F54B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7982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77777777" w:rsidR="00394E89" w:rsidRPr="001C465F" w:rsidRDefault="00394E89" w:rsidP="00394E89">
      <w:r w:rsidRPr="001C465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  <w:tr w:rsidR="007E5E1D" w:rsidRPr="002C1E36" w14:paraId="291DC352" w14:textId="77777777" w:rsidTr="00AF0C63">
        <w:trPr>
          <w:cantSplit/>
          <w:jc w:val="center"/>
        </w:trPr>
        <w:tc>
          <w:tcPr>
            <w:tcW w:w="1101" w:type="dxa"/>
          </w:tcPr>
          <w:p w14:paraId="4B195624" w14:textId="2AED8F5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960018</w:t>
            </w:r>
          </w:p>
        </w:tc>
        <w:tc>
          <w:tcPr>
            <w:tcW w:w="3326" w:type="dxa"/>
          </w:tcPr>
          <w:p w14:paraId="260A756D" w14:textId="0560659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Study on upper layer traffic steering, switching and split over dual 3GPP access</w:t>
            </w:r>
          </w:p>
        </w:tc>
        <w:tc>
          <w:tcPr>
            <w:tcW w:w="5099" w:type="dxa"/>
          </w:tcPr>
          <w:p w14:paraId="7A47A1F9" w14:textId="28465BE3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Study for DualSteer</w:t>
            </w:r>
          </w:p>
        </w:tc>
      </w:tr>
      <w:tr w:rsidR="007E5E1D" w:rsidRPr="002C1E36" w14:paraId="5CB94B0C" w14:textId="77777777" w:rsidTr="00AF0C63">
        <w:trPr>
          <w:cantSplit/>
          <w:jc w:val="center"/>
        </w:trPr>
        <w:tc>
          <w:tcPr>
            <w:tcW w:w="1101" w:type="dxa"/>
          </w:tcPr>
          <w:p w14:paraId="01A06C08" w14:textId="33BDA0BC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1020031</w:t>
            </w:r>
          </w:p>
        </w:tc>
        <w:tc>
          <w:tcPr>
            <w:tcW w:w="3326" w:type="dxa"/>
          </w:tcPr>
          <w:p w14:paraId="025D1C9E" w14:textId="0CCC2DDB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Upper layer traffic steering and switching over dual 3GPP access</w:t>
            </w:r>
            <w:r w:rsidRPr="007E5E1D">
              <w:rPr>
                <w:rFonts w:cs="Arial"/>
                <w:szCs w:val="18"/>
              </w:rPr>
              <w:tab/>
            </w:r>
          </w:p>
        </w:tc>
        <w:tc>
          <w:tcPr>
            <w:tcW w:w="5099" w:type="dxa"/>
          </w:tcPr>
          <w:p w14:paraId="491F9C3A" w14:textId="56EC0E79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Work item for DualSteer</w:t>
            </w:r>
          </w:p>
        </w:tc>
      </w:tr>
      <w:tr w:rsidR="007E5E1D" w:rsidRPr="002C1E36" w14:paraId="07EFFE10" w14:textId="77777777" w:rsidTr="00AF0C63">
        <w:trPr>
          <w:cantSplit/>
          <w:jc w:val="center"/>
        </w:trPr>
        <w:tc>
          <w:tcPr>
            <w:tcW w:w="1101" w:type="dxa"/>
          </w:tcPr>
          <w:p w14:paraId="4CF33CA3" w14:textId="6E2E17FA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1020070</w:t>
            </w:r>
          </w:p>
        </w:tc>
        <w:tc>
          <w:tcPr>
            <w:tcW w:w="3326" w:type="dxa"/>
          </w:tcPr>
          <w:p w14:paraId="2A6A1FF1" w14:textId="795ABEB0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Study on Multi-Access (</w:t>
            </w:r>
            <w:r w:rsidRPr="007E5E1D">
              <w:rPr>
                <w:rFonts w:cs="Arial"/>
                <w:bCs/>
                <w:szCs w:val="18"/>
              </w:rPr>
              <w:t>DualSteer</w:t>
            </w:r>
            <w:r w:rsidRPr="007E5E1D">
              <w:rPr>
                <w:rFonts w:cs="Arial"/>
                <w:b/>
                <w:bCs/>
                <w:szCs w:val="18"/>
              </w:rPr>
              <w:t xml:space="preserve"> </w:t>
            </w:r>
            <w:r w:rsidRPr="007E5E1D">
              <w:rPr>
                <w:rFonts w:cs="Arial"/>
                <w:bCs/>
                <w:szCs w:val="18"/>
              </w:rPr>
              <w:t>and ATSSS_Ph4)</w:t>
            </w:r>
          </w:p>
        </w:tc>
        <w:tc>
          <w:tcPr>
            <w:tcW w:w="5099" w:type="dxa"/>
          </w:tcPr>
          <w:p w14:paraId="44583B84" w14:textId="2952634B" w:rsidR="007E5E1D" w:rsidRPr="00E90C39" w:rsidRDefault="007E5E1D" w:rsidP="007E5E1D">
            <w:pPr>
              <w:pStyle w:val="Guidance"/>
              <w:rPr>
                <w:rFonts w:ascii="Arial" w:hAnsi="Arial" w:cs="Arial"/>
                <w:i w:val="0"/>
              </w:rPr>
            </w:pPr>
            <w:r w:rsidRPr="007E5E1D">
              <w:rPr>
                <w:rFonts w:ascii="Arial" w:hAnsi="Arial" w:cs="Arial"/>
                <w:i w:val="0"/>
                <w:sz w:val="18"/>
                <w:szCs w:val="18"/>
              </w:rPr>
              <w:t>SA2 Rel-19 Study on Multi-Access (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DualSteer</w:t>
            </w:r>
            <w:r w:rsidRPr="007E5E1D">
              <w:rPr>
                <w:rFonts w:ascii="Arial" w:hAnsi="Arial" w:cs="Arial"/>
                <w:b/>
                <w:bCs/>
                <w:i w:val="0"/>
                <w:sz w:val="18"/>
                <w:szCs w:val="18"/>
              </w:rPr>
              <w:t xml:space="preserve"> 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and ATSSS_Ph4)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6614743C" w14:textId="2F6DA0F9" w:rsidR="00BC5E8C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DualSteer devices and Enhancements for ATSSS_Ph4.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 enhancements,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can be extended to be able to steer, switch, and split non-UDP traffic (IP, Ethernet traffic)</w:t>
      </w:r>
      <w:r>
        <w:rPr>
          <w:lang w:val="en-US"/>
        </w:rPr>
        <w:t>.</w:t>
      </w:r>
    </w:p>
    <w:p w14:paraId="4F33AA08" w14:textId="2F4BE652" w:rsidR="00606C0B" w:rsidRDefault="00606C0B" w:rsidP="00606C0B">
      <w:r w:rsidRPr="004C6FFC">
        <w:t xml:space="preserve">The stage 2 work </w:t>
      </w:r>
      <w:r w:rsidR="0030128D">
        <w:t>for</w:t>
      </w:r>
      <w:r w:rsidRPr="004C6FFC">
        <w:t xml:space="preserve"> </w:t>
      </w:r>
      <w:r w:rsidR="0030128D">
        <w:t>Multi-Access</w:t>
      </w:r>
      <w:r w:rsidRPr="00D367DA">
        <w:t xml:space="preserve"> </w:t>
      </w:r>
      <w:r w:rsidR="0030128D">
        <w:t>was initiated</w:t>
      </w:r>
      <w:r w:rsidRPr="004C6FFC">
        <w:t xml:space="preserve"> </w:t>
      </w:r>
      <w:r w:rsidRPr="00696942">
        <w:t>at SA#</w:t>
      </w:r>
      <w:r>
        <w:t>102</w:t>
      </w:r>
      <w:r w:rsidRPr="004C6FFC">
        <w:t xml:space="preserve"> with the </w:t>
      </w:r>
      <w:r w:rsidR="0030128D">
        <w:t xml:space="preserve">approval of </w:t>
      </w:r>
      <w:r w:rsidRPr="004C6FFC">
        <w:t xml:space="preserve">SA2 study item </w:t>
      </w:r>
      <w:r w:rsidR="0030128D">
        <w:t xml:space="preserve">(FS_MASSS) </w:t>
      </w:r>
      <w:r w:rsidRPr="004C6FFC">
        <w:t xml:space="preserve">on </w:t>
      </w:r>
      <w:r w:rsidR="0030128D">
        <w:t>Multi-Access</w:t>
      </w:r>
      <w:r>
        <w:t xml:space="preserve"> (</w:t>
      </w:r>
      <w:r w:rsidR="0030128D">
        <w:t>DualSteer and ATSSS_Ph4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0" w:name="_Hlk127542735"/>
      <w:r w:rsidRPr="00696942">
        <w:t>TR 23.700-</w:t>
      </w:r>
      <w:bookmarkEnd w:id="0"/>
      <w:r w:rsidR="0030128D">
        <w:t>54</w:t>
      </w:r>
      <w:r>
        <w:t xml:space="preserve">. </w:t>
      </w:r>
      <w:r w:rsidRPr="0030128D">
        <w:t>Furthermore, a new SA2 work item</w:t>
      </w:r>
      <w:r w:rsidR="0030128D">
        <w:t xml:space="preserve"> (MASSS)</w:t>
      </w:r>
      <w:r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Pr="0030128D">
        <w:t xml:space="preserve"> was approved at SA#</w:t>
      </w:r>
      <w:r w:rsidR="00A223FC" w:rsidRPr="0030128D">
        <w:t>104</w:t>
      </w:r>
      <w:r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lastRenderedPageBreak/>
        <w:t>CT1:</w:t>
      </w:r>
    </w:p>
    <w:p w14:paraId="521C9D49" w14:textId="7E7E3704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for a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 xml:space="preserve">steering functionality </w:t>
      </w:r>
      <w:r w:rsidR="002814ED">
        <w:rPr>
          <w:color w:val="000000"/>
          <w:lang w:eastAsia="ja-JP"/>
        </w:rPr>
        <w:t xml:space="preserve">using </w:t>
      </w:r>
      <w:r w:rsidRPr="00985892">
        <w:rPr>
          <w:color w:val="000000"/>
          <w:lang w:eastAsia="ja-JP"/>
        </w:rPr>
        <w:t>HTTP</w:t>
      </w:r>
      <w:r w:rsidR="002814ED">
        <w:rPr>
          <w:color w:val="000000"/>
          <w:lang w:eastAsia="ja-JP"/>
        </w:rPr>
        <w:t>/3 over MPQUIC</w:t>
      </w:r>
      <w:r>
        <w:rPr>
          <w:color w:val="000000"/>
          <w:lang w:eastAsia="ja-JP"/>
        </w:rPr>
        <w:t>,</w:t>
      </w:r>
      <w:r w:rsidR="002814ED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2ECACC8B" w14:textId="1873AD99" w:rsidR="002814E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>
        <w:rPr>
          <w:color w:val="000000"/>
          <w:lang w:eastAsia="ja-JP"/>
        </w:rPr>
        <w:t xml:space="preserve"> steering functionality and specifying their impacts</w:t>
      </w:r>
      <w:r w:rsidR="00C073ED">
        <w:rPr>
          <w:color w:val="000000"/>
          <w:lang w:eastAsia="ja-JP"/>
        </w:rPr>
        <w:t xml:space="preserve"> for a MA PDU session</w:t>
      </w:r>
      <w:r>
        <w:rPr>
          <w:color w:val="000000"/>
          <w:lang w:eastAsia="ja-JP"/>
        </w:rPr>
        <w:t>;</w:t>
      </w:r>
    </w:p>
    <w:p w14:paraId="062E2AD2" w14:textId="28D78B25" w:rsidR="00D0362C" w:rsidRDefault="00D0362C" w:rsidP="002814ED">
      <w:pPr>
        <w:ind w:left="851" w:hanging="284"/>
        <w:rPr>
          <w:color w:val="000000"/>
          <w:lang w:eastAsia="ja-JP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09C69784" w:rsidR="000D03B4" w:rsidRPr="00B01A9E" w:rsidRDefault="00085605" w:rsidP="00085605">
      <w:pPr>
        <w:pStyle w:val="B1"/>
      </w:pPr>
      <w:r>
        <w:t>1)</w:t>
      </w:r>
      <w:r w:rsidR="000D03B4">
        <w:tab/>
      </w:r>
      <w:r w:rsidR="002D42E8" w:rsidRPr="002D42E8">
        <w:rPr>
          <w:color w:val="000000"/>
        </w:rPr>
        <w:t xml:space="preserve">Support the new steering functionalities for IP and Ethernet proxying using MPQUIC 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3E1F706" w:rsidR="00C073ED" w:rsidRPr="00C073ED" w:rsidRDefault="00C073ED" w:rsidP="00C073ED">
      <w:pPr>
        <w:ind w:left="568" w:hanging="284"/>
        <w:rPr>
          <w:color w:val="000000"/>
          <w:lang w:eastAsia="ja-JP"/>
        </w:rPr>
      </w:pPr>
      <w:bookmarkStart w:id="1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>Updates to the N4 reference point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MPQUIC steering functionality</w:t>
      </w:r>
      <w:r>
        <w:t>.</w:t>
      </w:r>
    </w:p>
    <w:bookmarkEnd w:id="1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3017B3DC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functionality.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3D38B144" w:rsidR="003A66C2" w:rsidRPr="002D42E8" w:rsidRDefault="003A66C2" w:rsidP="003A66C2">
            <w:pPr>
              <w:spacing w:after="0"/>
              <w:rPr>
                <w:i/>
                <w:iCs/>
              </w:rPr>
            </w:pPr>
            <w:r w:rsidRPr="002D42E8">
              <w:rPr>
                <w:iCs/>
              </w:rPr>
              <w:t>Possible update of NAS signalling to support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834EB5A" w:rsidR="000D465F" w:rsidRPr="002D42E8" w:rsidRDefault="000D465F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2D42E8">
              <w:rPr>
                <w:rFonts w:ascii="Times New Roman" w:hAnsi="Times New Roman"/>
                <w:iCs/>
                <w:sz w:val="20"/>
              </w:rPr>
              <w:t xml:space="preserve">Update </w:t>
            </w:r>
            <w:proofErr w:type="spellStart"/>
            <w:r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Pr="002D42E8">
              <w:rPr>
                <w:rFonts w:ascii="Times New Roman" w:hAnsi="Times New Roman"/>
                <w:iCs/>
                <w:sz w:val="20"/>
              </w:rPr>
              <w:t xml:space="preserve"> service operation 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0546E422" w:rsidR="003A66C2" w:rsidRPr="002D42E8" w:rsidRDefault="003A66C2" w:rsidP="003A66C2">
            <w:pPr>
              <w:pStyle w:val="Guidance"/>
              <w:spacing w:after="0"/>
              <w:rPr>
                <w:i w:val="0"/>
              </w:rPr>
            </w:pPr>
            <w:r w:rsidRPr="002D42E8">
              <w:rPr>
                <w:i w:val="0"/>
              </w:rPr>
              <w:t xml:space="preserve">N4 extensions to support </w:t>
            </w:r>
            <w:r w:rsidRPr="002D42E8">
              <w:rPr>
                <w:i w:val="0"/>
                <w:color w:val="000000" w:themeColor="text1"/>
              </w:rPr>
              <w:t>the new MPQUIC steering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4728BA8D" w:rsidR="00B82AD6" w:rsidRPr="002C1E36" w:rsidRDefault="00B82AD6" w:rsidP="00B82AD6">
            <w:pPr>
              <w:pStyle w:val="TAL"/>
              <w:rPr>
                <w:rFonts w:cs="Arial"/>
              </w:rPr>
            </w:pP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0089880C" w:rsidR="0048267C" w:rsidRPr="002C1E36" w:rsidRDefault="0048267C" w:rsidP="001C5C86">
            <w:pPr>
              <w:pStyle w:val="TAL"/>
              <w:rPr>
                <w:rFonts w:cs="Arial"/>
              </w:rPr>
            </w:pP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3734D926" w:rsidR="001E5494" w:rsidRPr="002C1E36" w:rsidRDefault="001E5494" w:rsidP="001E5494">
            <w:pPr>
              <w:pStyle w:val="TAL"/>
              <w:rPr>
                <w:rFonts w:cs="Arial"/>
              </w:rPr>
            </w:pP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17B67C4" w:rsidR="001E5494" w:rsidRPr="002C1E36" w:rsidRDefault="001E5494" w:rsidP="001E5494">
            <w:pPr>
              <w:pStyle w:val="TAL"/>
              <w:rPr>
                <w:rFonts w:cs="Arial"/>
              </w:rPr>
            </w:pP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76488ACA" w:rsidR="001E5494" w:rsidRDefault="001E5494" w:rsidP="001E5494">
            <w:pPr>
              <w:pStyle w:val="TAL"/>
            </w:pP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58015740" w:rsidR="001E5494" w:rsidRDefault="001E5494" w:rsidP="001E5494">
            <w:pPr>
              <w:pStyle w:val="TAL"/>
            </w:pP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467D1EF9" w:rsidR="008334CF" w:rsidRDefault="008334CF" w:rsidP="001E5494">
            <w:pPr>
              <w:pStyle w:val="TAL"/>
            </w:pP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4919FF70" w:rsidR="001A2292" w:rsidRDefault="001A2292" w:rsidP="001E5494">
            <w:pPr>
              <w:pStyle w:val="TAL"/>
            </w:pP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05694262" w:rsidR="00FD4AAC" w:rsidRDefault="00FD4AAC" w:rsidP="001E5494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AFCE54" w14:textId="77777777" w:rsidR="00E158E0" w:rsidRDefault="00E158E0">
      <w:r>
        <w:separator/>
      </w:r>
    </w:p>
  </w:endnote>
  <w:endnote w:type="continuationSeparator" w:id="0">
    <w:p w14:paraId="2186FDB0" w14:textId="77777777" w:rsidR="00E158E0" w:rsidRDefault="00E15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9D256" w14:textId="77777777" w:rsidR="00E158E0" w:rsidRDefault="00E158E0">
      <w:r>
        <w:separator/>
      </w:r>
    </w:p>
  </w:footnote>
  <w:footnote w:type="continuationSeparator" w:id="0">
    <w:p w14:paraId="0F32136E" w14:textId="77777777" w:rsidR="00E158E0" w:rsidRDefault="00E15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5316"/>
    <w:rsid w:val="00030C54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2CCB"/>
    <w:rsid w:val="00084902"/>
    <w:rsid w:val="00085605"/>
    <w:rsid w:val="000A26D2"/>
    <w:rsid w:val="000A3125"/>
    <w:rsid w:val="000B0519"/>
    <w:rsid w:val="000B1ABD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F2946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4617"/>
    <w:rsid w:val="001759A7"/>
    <w:rsid w:val="001813BE"/>
    <w:rsid w:val="001932CA"/>
    <w:rsid w:val="0019436E"/>
    <w:rsid w:val="001A19CC"/>
    <w:rsid w:val="001A2292"/>
    <w:rsid w:val="001A4192"/>
    <w:rsid w:val="001B0A32"/>
    <w:rsid w:val="001B7CD0"/>
    <w:rsid w:val="001C465F"/>
    <w:rsid w:val="001C5C86"/>
    <w:rsid w:val="001C718D"/>
    <w:rsid w:val="001D56BA"/>
    <w:rsid w:val="001D6E0F"/>
    <w:rsid w:val="001E14C4"/>
    <w:rsid w:val="001E5494"/>
    <w:rsid w:val="001E550C"/>
    <w:rsid w:val="001E5E43"/>
    <w:rsid w:val="001F54B9"/>
    <w:rsid w:val="001F7EB4"/>
    <w:rsid w:val="002000C2"/>
    <w:rsid w:val="002016FA"/>
    <w:rsid w:val="002034E1"/>
    <w:rsid w:val="00205F25"/>
    <w:rsid w:val="00217CA3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814ED"/>
    <w:rsid w:val="00293FD6"/>
    <w:rsid w:val="00294333"/>
    <w:rsid w:val="002968F8"/>
    <w:rsid w:val="002A632E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6661"/>
    <w:rsid w:val="002F6C5C"/>
    <w:rsid w:val="0030045C"/>
    <w:rsid w:val="0030128D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AE4"/>
    <w:rsid w:val="0038516D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4609"/>
    <w:rsid w:val="00454EE9"/>
    <w:rsid w:val="00455DE4"/>
    <w:rsid w:val="00465788"/>
    <w:rsid w:val="0048267C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2DAF"/>
    <w:rsid w:val="00502CD2"/>
    <w:rsid w:val="00504E33"/>
    <w:rsid w:val="0050689F"/>
    <w:rsid w:val="00513A46"/>
    <w:rsid w:val="00517CAA"/>
    <w:rsid w:val="0052360C"/>
    <w:rsid w:val="00534175"/>
    <w:rsid w:val="00537982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06C0B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FDA"/>
    <w:rsid w:val="006E54DB"/>
    <w:rsid w:val="006E5E87"/>
    <w:rsid w:val="00706A1A"/>
    <w:rsid w:val="00707673"/>
    <w:rsid w:val="00711B00"/>
    <w:rsid w:val="007162BE"/>
    <w:rsid w:val="00722267"/>
    <w:rsid w:val="00734902"/>
    <w:rsid w:val="00746F46"/>
    <w:rsid w:val="0075252A"/>
    <w:rsid w:val="00764B84"/>
    <w:rsid w:val="00765028"/>
    <w:rsid w:val="00765DCF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3A66"/>
    <w:rsid w:val="007A5AA5"/>
    <w:rsid w:val="007A6136"/>
    <w:rsid w:val="007B0F49"/>
    <w:rsid w:val="007B30C6"/>
    <w:rsid w:val="007C36EE"/>
    <w:rsid w:val="007C61FB"/>
    <w:rsid w:val="007C7E14"/>
    <w:rsid w:val="007D03D2"/>
    <w:rsid w:val="007D1AB2"/>
    <w:rsid w:val="007D36CF"/>
    <w:rsid w:val="007E5E1D"/>
    <w:rsid w:val="007F079C"/>
    <w:rsid w:val="007F522E"/>
    <w:rsid w:val="007F7421"/>
    <w:rsid w:val="00801F7F"/>
    <w:rsid w:val="00805999"/>
    <w:rsid w:val="00813C1F"/>
    <w:rsid w:val="008303C6"/>
    <w:rsid w:val="008334CF"/>
    <w:rsid w:val="00834A60"/>
    <w:rsid w:val="00843245"/>
    <w:rsid w:val="00863E89"/>
    <w:rsid w:val="00872B3B"/>
    <w:rsid w:val="00872C3A"/>
    <w:rsid w:val="008761EE"/>
    <w:rsid w:val="00882094"/>
    <w:rsid w:val="0088222A"/>
    <w:rsid w:val="008835FC"/>
    <w:rsid w:val="008901F6"/>
    <w:rsid w:val="00896C03"/>
    <w:rsid w:val="008A06A5"/>
    <w:rsid w:val="008A0B8E"/>
    <w:rsid w:val="008A495D"/>
    <w:rsid w:val="008A76FD"/>
    <w:rsid w:val="008B114B"/>
    <w:rsid w:val="008B2D09"/>
    <w:rsid w:val="008B519F"/>
    <w:rsid w:val="008B6989"/>
    <w:rsid w:val="008C0E78"/>
    <w:rsid w:val="008C1CF1"/>
    <w:rsid w:val="008C2235"/>
    <w:rsid w:val="008C537F"/>
    <w:rsid w:val="008D2796"/>
    <w:rsid w:val="008D658B"/>
    <w:rsid w:val="008E2A18"/>
    <w:rsid w:val="00911DD7"/>
    <w:rsid w:val="00913D80"/>
    <w:rsid w:val="009225D9"/>
    <w:rsid w:val="00922FCB"/>
    <w:rsid w:val="009241CA"/>
    <w:rsid w:val="00935CB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D373E"/>
    <w:rsid w:val="009E2892"/>
    <w:rsid w:val="009E52BD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4C88"/>
    <w:rsid w:val="00AB58BF"/>
    <w:rsid w:val="00AC555A"/>
    <w:rsid w:val="00AD0751"/>
    <w:rsid w:val="00AD77C4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A53"/>
    <w:rsid w:val="00BA3C54"/>
    <w:rsid w:val="00BA4095"/>
    <w:rsid w:val="00BA5B43"/>
    <w:rsid w:val="00BA68F6"/>
    <w:rsid w:val="00BB5EBF"/>
    <w:rsid w:val="00BC5E8C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3B4A"/>
    <w:rsid w:val="00D22BD5"/>
    <w:rsid w:val="00D236D2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3C36"/>
    <w:rsid w:val="00DD58B7"/>
    <w:rsid w:val="00DD6699"/>
    <w:rsid w:val="00DE1D66"/>
    <w:rsid w:val="00E007C5"/>
    <w:rsid w:val="00E00DBF"/>
    <w:rsid w:val="00E00EFC"/>
    <w:rsid w:val="00E0213F"/>
    <w:rsid w:val="00E033E0"/>
    <w:rsid w:val="00E06830"/>
    <w:rsid w:val="00E1026B"/>
    <w:rsid w:val="00E13CB2"/>
    <w:rsid w:val="00E158E0"/>
    <w:rsid w:val="00E20C37"/>
    <w:rsid w:val="00E34F58"/>
    <w:rsid w:val="00E41C1D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EE799A"/>
    <w:rsid w:val="00F07C92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841E7"/>
    <w:rsid w:val="00F8578F"/>
    <w:rsid w:val="00F86C4A"/>
    <w:rsid w:val="00F91ACF"/>
    <w:rsid w:val="00F921F1"/>
    <w:rsid w:val="00F946E8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link w:val="B1Char"/>
    <w:qFormat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B1Char">
    <w:name w:val="B1 Char"/>
    <w:link w:val="B1"/>
    <w:qFormat/>
    <w:rsid w:val="00606C0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232</TotalTime>
  <Pages>4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77</cp:revision>
  <cp:lastPrinted>2000-02-29T10:31:00Z</cp:lastPrinted>
  <dcterms:created xsi:type="dcterms:W3CDTF">2024-05-29T11:12:00Z</dcterms:created>
  <dcterms:modified xsi:type="dcterms:W3CDTF">2024-08-11T03:20:00Z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